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9E9" w:rsidRPr="00225C2D" w:rsidRDefault="004559E9" w:rsidP="00AB0DAF">
      <w:pPr>
        <w:widowControl/>
        <w:autoSpaceDE/>
        <w:autoSpaceDN/>
        <w:adjustRightInd/>
        <w:spacing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225C2D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4559E9" w:rsidRPr="00225C2D" w:rsidRDefault="004559E9" w:rsidP="00AB0DAF">
      <w:pPr>
        <w:widowControl/>
        <w:autoSpaceDE/>
        <w:autoSpaceDN/>
        <w:adjustRightInd/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25C2D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4559E9" w:rsidRPr="00225C2D" w:rsidRDefault="004559E9" w:rsidP="00AB0DAF">
      <w:pPr>
        <w:widowControl/>
        <w:autoSpaceDE/>
        <w:autoSpaceDN/>
        <w:adjustRightInd/>
        <w:spacing w:before="120" w:line="360" w:lineRule="auto"/>
        <w:jc w:val="center"/>
        <w:rPr>
          <w:b/>
          <w:bCs/>
          <w:i/>
          <w:iCs/>
          <w:spacing w:val="40"/>
          <w:sz w:val="36"/>
          <w:szCs w:val="36"/>
        </w:rPr>
      </w:pPr>
      <w:r w:rsidRPr="00225C2D">
        <w:rPr>
          <w:b/>
          <w:bCs/>
          <w:i/>
          <w:iCs/>
          <w:spacing w:val="40"/>
          <w:sz w:val="36"/>
          <w:szCs w:val="36"/>
        </w:rPr>
        <w:t>ПОСТАНОВЛЕНИЕ</w:t>
      </w:r>
    </w:p>
    <w:p w:rsidR="004559E9" w:rsidRPr="00225C2D" w:rsidRDefault="004559E9" w:rsidP="00AB0DAF">
      <w:pPr>
        <w:widowControl/>
        <w:autoSpaceDE/>
        <w:autoSpaceDN/>
        <w:adjustRightInd/>
        <w:spacing w:line="360" w:lineRule="auto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4559E9" w:rsidRPr="00225C2D" w:rsidRDefault="004559E9" w:rsidP="00AB0DAF">
      <w:pPr>
        <w:widowControl/>
        <w:autoSpaceDE/>
        <w:autoSpaceDN/>
        <w:adjustRightInd/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225C2D">
        <w:rPr>
          <w:rFonts w:ascii="Times New Roman" w:hAnsi="Times New Roman" w:cs="Times New Roman"/>
          <w:sz w:val="22"/>
          <w:szCs w:val="22"/>
        </w:rPr>
        <w:t xml:space="preserve">От </w:t>
      </w:r>
      <w:r>
        <w:rPr>
          <w:rFonts w:ascii="Times New Roman" w:hAnsi="Times New Roman" w:cs="Times New Roman"/>
          <w:sz w:val="22"/>
          <w:szCs w:val="22"/>
        </w:rPr>
        <w:t>30.12.2022   № 408</w:t>
      </w:r>
    </w:p>
    <w:p w:rsidR="004559E9" w:rsidRPr="00110F70" w:rsidRDefault="004559E9" w:rsidP="00AB0DAF">
      <w:pPr>
        <w:shd w:val="clear" w:color="auto" w:fill="FFFFFF"/>
        <w:ind w:left="312"/>
        <w:rPr>
          <w:rFonts w:ascii="Times New Roman" w:hAnsi="Times New Roman" w:cs="Times New Roman"/>
        </w:rPr>
      </w:pPr>
      <w:r w:rsidRPr="00110F70">
        <w:rPr>
          <w:rFonts w:ascii="Times New Roman" w:hAnsi="Times New Roman" w:cs="Times New Roman"/>
        </w:rPr>
        <w:t>г.Унеча Брянской области</w:t>
      </w:r>
    </w:p>
    <w:p w:rsidR="004559E9" w:rsidRPr="00711D0F" w:rsidRDefault="004559E9" w:rsidP="00AB0DAF">
      <w:pPr>
        <w:shd w:val="clear" w:color="auto" w:fill="FFFFFF"/>
        <w:spacing w:before="494"/>
        <w:rPr>
          <w:rFonts w:ascii="Times New Roman" w:hAnsi="Times New Roman" w:cs="Times New Roman"/>
          <w:sz w:val="28"/>
          <w:szCs w:val="28"/>
        </w:rPr>
      </w:pPr>
      <w:r w:rsidRPr="00711D0F">
        <w:rPr>
          <w:rFonts w:ascii="Times New Roman" w:hAnsi="Times New Roman" w:cs="Times New Roman"/>
          <w:spacing w:val="-2"/>
          <w:sz w:val="28"/>
          <w:szCs w:val="28"/>
        </w:rPr>
        <w:t>О внесении изменений в постановление</w:t>
      </w:r>
    </w:p>
    <w:p w:rsidR="004559E9" w:rsidRPr="00711D0F" w:rsidRDefault="004559E9" w:rsidP="00AB0DAF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711D0F">
        <w:rPr>
          <w:rFonts w:ascii="Times New Roman" w:hAnsi="Times New Roman" w:cs="Times New Roman"/>
          <w:sz w:val="28"/>
          <w:szCs w:val="28"/>
        </w:rPr>
        <w:t xml:space="preserve">администрации Унечского района </w:t>
      </w:r>
    </w:p>
    <w:p w:rsidR="004559E9" w:rsidRPr="00711D0F" w:rsidRDefault="004559E9" w:rsidP="00AB0DAF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711D0F">
        <w:rPr>
          <w:rFonts w:ascii="Times New Roman" w:hAnsi="Times New Roman" w:cs="Times New Roman"/>
          <w:sz w:val="28"/>
          <w:szCs w:val="28"/>
        </w:rPr>
        <w:t>от 06.02.2020 № 34</w:t>
      </w:r>
    </w:p>
    <w:p w:rsidR="004559E9" w:rsidRPr="004C75B1" w:rsidRDefault="004559E9" w:rsidP="00AB0DAF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</w:p>
    <w:p w:rsidR="004559E9" w:rsidRDefault="004559E9" w:rsidP="00AB0DAF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связи с произошедшими кадровыми изменениями, руководствуясь пунктом 3 статьи 42 Устава муниципального образования «Унечский муниципальный район Брянской области»</w:t>
      </w:r>
    </w:p>
    <w:p w:rsidR="004559E9" w:rsidRPr="004C75B1" w:rsidRDefault="004559E9" w:rsidP="00AB0DAF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4559E9" w:rsidRDefault="004559E9" w:rsidP="00AB0DAF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C75B1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4559E9" w:rsidRPr="004C75B1" w:rsidRDefault="004559E9" w:rsidP="00AB0DAF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4559E9" w:rsidRPr="00B30843" w:rsidRDefault="004559E9" w:rsidP="00B30843">
      <w:pPr>
        <w:pStyle w:val="ListParagraph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66EC">
        <w:rPr>
          <w:rFonts w:ascii="Times New Roman" w:hAnsi="Times New Roman" w:cs="Times New Roman"/>
          <w:sz w:val="24"/>
          <w:szCs w:val="24"/>
        </w:rPr>
        <w:t>Приложение № 3 «Состав оценочной комиссии»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866EC">
        <w:rPr>
          <w:rFonts w:ascii="Times New Roman" w:hAnsi="Times New Roman" w:cs="Times New Roman"/>
          <w:sz w:val="24"/>
          <w:szCs w:val="24"/>
        </w:rPr>
        <w:t xml:space="preserve"> утвержденное постановлением администрации Унечского района от 06.02.2020 № 34 «Об утверждении порядка качества выполняемых работ и общих результатов труда по итогам работы за соответствующий период (месяц, квартал, год) для руководителя муниципального бюджетного учреждения спортивной школы «Электрон» и состава оценочной комиссии»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B30843">
        <w:rPr>
          <w:rFonts w:ascii="Times New Roman" w:hAnsi="Times New Roman" w:cs="Times New Roman"/>
          <w:sz w:val="24"/>
          <w:szCs w:val="24"/>
        </w:rPr>
        <w:t>зложить в прилагаемой редакции.</w:t>
      </w:r>
    </w:p>
    <w:p w:rsidR="004559E9" w:rsidRPr="00503294" w:rsidRDefault="004559E9" w:rsidP="00503294">
      <w:pPr>
        <w:pStyle w:val="ListParagraph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503294">
        <w:rPr>
          <w:rFonts w:ascii="Times New Roman" w:hAnsi="Times New Roman" w:cs="Times New Roman"/>
          <w:spacing w:val="-13"/>
          <w:sz w:val="24"/>
          <w:szCs w:val="24"/>
        </w:rPr>
        <w:t>Настоящее   постановление вступает в силу с момента подписания.</w:t>
      </w:r>
    </w:p>
    <w:p w:rsidR="004559E9" w:rsidRDefault="004559E9" w:rsidP="00AB0DAF">
      <w:pPr>
        <w:shd w:val="clear" w:color="auto" w:fill="FFFFFF"/>
        <w:tabs>
          <w:tab w:val="left" w:pos="931"/>
        </w:tabs>
        <w:ind w:right="158"/>
        <w:jc w:val="both"/>
        <w:rPr>
          <w:rFonts w:ascii="Times New Roman" w:hAnsi="Times New Roman" w:cs="Times New Roman"/>
          <w:i/>
          <w:iCs/>
          <w:spacing w:val="-13"/>
          <w:sz w:val="24"/>
          <w:szCs w:val="24"/>
        </w:rPr>
      </w:pPr>
    </w:p>
    <w:p w:rsidR="004559E9" w:rsidRDefault="004559E9" w:rsidP="00AB0DAF">
      <w:pPr>
        <w:shd w:val="clear" w:color="auto" w:fill="FFFFFF"/>
        <w:tabs>
          <w:tab w:val="left" w:pos="931"/>
        </w:tabs>
        <w:ind w:right="158"/>
        <w:jc w:val="both"/>
        <w:rPr>
          <w:rFonts w:ascii="Times New Roman" w:hAnsi="Times New Roman" w:cs="Times New Roman"/>
          <w:i/>
          <w:iCs/>
          <w:spacing w:val="-13"/>
          <w:sz w:val="24"/>
          <w:szCs w:val="24"/>
        </w:rPr>
      </w:pPr>
    </w:p>
    <w:p w:rsidR="004559E9" w:rsidRPr="004C75B1" w:rsidRDefault="004559E9" w:rsidP="00AB0DAF">
      <w:pPr>
        <w:shd w:val="clear" w:color="auto" w:fill="FFFFFF"/>
        <w:tabs>
          <w:tab w:val="left" w:pos="931"/>
        </w:tabs>
        <w:ind w:right="158"/>
        <w:jc w:val="both"/>
        <w:rPr>
          <w:rFonts w:ascii="Times New Roman" w:hAnsi="Times New Roman" w:cs="Times New Roman"/>
          <w:spacing w:val="-13"/>
          <w:sz w:val="24"/>
          <w:szCs w:val="24"/>
        </w:rPr>
      </w:pPr>
    </w:p>
    <w:p w:rsidR="004559E9" w:rsidRPr="004C75B1" w:rsidRDefault="004559E9" w:rsidP="00AB0DAF">
      <w:pPr>
        <w:pStyle w:val="NoSpacing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C75B1">
        <w:rPr>
          <w:rFonts w:ascii="Times New Roman" w:hAnsi="Times New Roman" w:cs="Times New Roman"/>
          <w:spacing w:val="-8"/>
          <w:sz w:val="24"/>
          <w:szCs w:val="24"/>
        </w:rPr>
        <w:t>Глава администрации района</w:t>
      </w:r>
      <w:r w:rsidRPr="004C75B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 w:rsidRPr="004C75B1">
        <w:rPr>
          <w:rFonts w:ascii="Times New Roman" w:hAnsi="Times New Roman" w:cs="Times New Roman"/>
          <w:spacing w:val="-2"/>
          <w:sz w:val="24"/>
          <w:szCs w:val="24"/>
        </w:rPr>
        <w:t>А.М. Кусков</w:t>
      </w:r>
    </w:p>
    <w:p w:rsidR="004559E9" w:rsidRDefault="004559E9" w:rsidP="00AB0DAF">
      <w:pPr>
        <w:pStyle w:val="NoSpacing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4559E9" w:rsidRDefault="004559E9" w:rsidP="00AB0DAF">
      <w:pPr>
        <w:pStyle w:val="NoSpacing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4559E9" w:rsidRPr="004C75B1" w:rsidRDefault="004559E9" w:rsidP="00AB0DAF">
      <w:pPr>
        <w:pStyle w:val="NoSpacing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4559E9" w:rsidRDefault="004559E9" w:rsidP="00AB0DA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559E9" w:rsidRDefault="004559E9" w:rsidP="00AB0DA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559E9" w:rsidRDefault="004559E9" w:rsidP="00AB0DA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559E9" w:rsidRDefault="004559E9" w:rsidP="00AB0DA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559E9" w:rsidRDefault="004559E9" w:rsidP="00AB0DA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559E9" w:rsidRDefault="004559E9" w:rsidP="00AB0DA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559E9" w:rsidRDefault="004559E9" w:rsidP="00AB0DA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559E9" w:rsidRDefault="004559E9" w:rsidP="00AB0DA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559E9" w:rsidRDefault="004559E9" w:rsidP="00AB0DA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559E9" w:rsidRDefault="004559E9" w:rsidP="00AB0DA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559E9" w:rsidRDefault="004559E9" w:rsidP="00AB0DA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559E9" w:rsidRDefault="004559E9" w:rsidP="00AB0DA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559E9" w:rsidRDefault="004559E9" w:rsidP="00AB0DA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559E9" w:rsidRDefault="004559E9" w:rsidP="00AB0DA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559E9" w:rsidRDefault="004559E9" w:rsidP="00AB0DA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559E9" w:rsidRDefault="004559E9" w:rsidP="00AB0DA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559E9" w:rsidRDefault="004559E9" w:rsidP="00AB0DA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559E9" w:rsidRDefault="004559E9" w:rsidP="00AB0DA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559E9" w:rsidRDefault="004559E9" w:rsidP="00AB0DA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559E9" w:rsidRDefault="004559E9" w:rsidP="00AB0DA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4559E9" w:rsidRDefault="004559E9" w:rsidP="00AB0DA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4559E9" w:rsidRDefault="004559E9" w:rsidP="00AB0DA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Унечского района</w:t>
      </w:r>
    </w:p>
    <w:p w:rsidR="004559E9" w:rsidRDefault="004559E9" w:rsidP="00AB0DA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От 30.12.2022 № 408</w:t>
      </w:r>
    </w:p>
    <w:p w:rsidR="004559E9" w:rsidRDefault="004559E9" w:rsidP="00AB0D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59E9" w:rsidRDefault="004559E9" w:rsidP="00AB0D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59E9" w:rsidRDefault="004559E9" w:rsidP="00AB0D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59E9" w:rsidRDefault="004559E9" w:rsidP="00AB0D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59E9" w:rsidRDefault="004559E9" w:rsidP="00AB0DA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559E9" w:rsidRDefault="004559E9" w:rsidP="00AB0DA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559E9" w:rsidRDefault="004559E9" w:rsidP="00AB0DAF">
      <w:pPr>
        <w:pStyle w:val="NoSpacing"/>
        <w:rPr>
          <w:rFonts w:ascii="Times New Roman" w:hAnsi="Times New Roman" w:cs="Times New Roman"/>
          <w:spacing w:val="-2"/>
          <w:sz w:val="24"/>
          <w:szCs w:val="24"/>
        </w:rPr>
      </w:pPr>
      <w:r w:rsidRPr="004A6CED">
        <w:rPr>
          <w:rFonts w:ascii="Times New Roman" w:hAnsi="Times New Roman" w:cs="Times New Roman"/>
          <w:spacing w:val="-2"/>
          <w:sz w:val="24"/>
          <w:szCs w:val="24"/>
        </w:rPr>
        <w:t>Состав оценочной комиссии</w:t>
      </w:r>
    </w:p>
    <w:p w:rsidR="004559E9" w:rsidRDefault="004559E9" w:rsidP="00AB0DAF">
      <w:pPr>
        <w:pStyle w:val="NoSpacing"/>
        <w:rPr>
          <w:rFonts w:ascii="Times New Roman" w:hAnsi="Times New Roman" w:cs="Times New Roman"/>
          <w:spacing w:val="-2"/>
          <w:sz w:val="24"/>
          <w:szCs w:val="24"/>
        </w:rPr>
      </w:pPr>
    </w:p>
    <w:p w:rsidR="004559E9" w:rsidRDefault="004559E9" w:rsidP="00AB0DAF">
      <w:pPr>
        <w:pStyle w:val="NoSpacing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Сверделко Валентина Владимировна                 заместитель главы администрации Унечского </w:t>
      </w:r>
    </w:p>
    <w:p w:rsidR="004559E9" w:rsidRDefault="004559E9" w:rsidP="00AB0DAF">
      <w:pPr>
        <w:pStyle w:val="NoSpacing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                                                                         района, председатель оценочной комиссии     </w:t>
      </w:r>
    </w:p>
    <w:p w:rsidR="004559E9" w:rsidRDefault="004559E9" w:rsidP="00AB0DAF">
      <w:pPr>
        <w:pStyle w:val="NoSpacing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4559E9" w:rsidRDefault="004559E9" w:rsidP="00AB0DAF">
      <w:pPr>
        <w:pStyle w:val="NoSpacing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4559E9" w:rsidRDefault="004559E9" w:rsidP="00AB0DAF">
      <w:pPr>
        <w:pStyle w:val="NoSpacing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Долгий Андрей Васильевич                                </w:t>
      </w:r>
      <w:bookmarkStart w:id="0" w:name="_Hlk125553456"/>
      <w:r>
        <w:rPr>
          <w:rFonts w:ascii="Times New Roman" w:hAnsi="Times New Roman" w:cs="Times New Roman"/>
          <w:spacing w:val="-2"/>
          <w:sz w:val="24"/>
          <w:szCs w:val="24"/>
        </w:rPr>
        <w:t xml:space="preserve">ведущий инспектор отдела культуры                                        </w:t>
      </w:r>
    </w:p>
    <w:p w:rsidR="004559E9" w:rsidRDefault="004559E9" w:rsidP="00C85209">
      <w:pPr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администрацииУнечского района Брянской области,</w:t>
      </w:r>
      <w:bookmarkEnd w:id="0"/>
    </w:p>
    <w:p w:rsidR="004559E9" w:rsidRDefault="004559E9" w:rsidP="00C85209">
      <w:pPr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секретарьоценочной комиссии</w:t>
      </w:r>
    </w:p>
    <w:p w:rsidR="004559E9" w:rsidRDefault="004559E9" w:rsidP="00AB0DAF">
      <w:pPr>
        <w:rPr>
          <w:rFonts w:ascii="Times New Roman" w:hAnsi="Times New Roman" w:cs="Times New Roman"/>
          <w:spacing w:val="-2"/>
          <w:sz w:val="24"/>
          <w:szCs w:val="24"/>
        </w:rPr>
      </w:pPr>
    </w:p>
    <w:p w:rsidR="004559E9" w:rsidRDefault="004559E9" w:rsidP="00AB0DAF">
      <w:pPr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члены оценочной комиссии:</w:t>
      </w:r>
    </w:p>
    <w:p w:rsidR="004559E9" w:rsidRDefault="004559E9" w:rsidP="00AB0DAF">
      <w:pPr>
        <w:rPr>
          <w:rFonts w:ascii="Times New Roman" w:hAnsi="Times New Roman" w:cs="Times New Roman"/>
          <w:spacing w:val="-2"/>
          <w:sz w:val="24"/>
          <w:szCs w:val="24"/>
        </w:rPr>
      </w:pPr>
    </w:p>
    <w:p w:rsidR="004559E9" w:rsidRDefault="004559E9" w:rsidP="00AB0DAF">
      <w:pPr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Нужнова Марина Викторовна                              начальник отдела культуры администрации</w:t>
      </w:r>
    </w:p>
    <w:p w:rsidR="004559E9" w:rsidRDefault="004559E9" w:rsidP="00AB0DAF">
      <w:pPr>
        <w:jc w:val="center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Унечского района Брянской области</w:t>
      </w:r>
    </w:p>
    <w:p w:rsidR="004559E9" w:rsidRDefault="004559E9" w:rsidP="00AB0DAF">
      <w:pPr>
        <w:tabs>
          <w:tab w:val="center" w:pos="5047"/>
        </w:tabs>
        <w:rPr>
          <w:rFonts w:ascii="Times New Roman" w:hAnsi="Times New Roman" w:cs="Times New Roman"/>
          <w:spacing w:val="-2"/>
          <w:sz w:val="24"/>
          <w:szCs w:val="24"/>
        </w:rPr>
      </w:pPr>
    </w:p>
    <w:p w:rsidR="004559E9" w:rsidRDefault="004559E9" w:rsidP="00AB0DAF">
      <w:pPr>
        <w:tabs>
          <w:tab w:val="left" w:pos="4770"/>
          <w:tab w:val="center" w:pos="5047"/>
        </w:tabs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Капустина Наталья Александровна                     начальник отдела учета и отчетности  </w:t>
      </w:r>
      <w:r>
        <w:rPr>
          <w:rFonts w:ascii="Times New Roman" w:hAnsi="Times New Roman" w:cs="Times New Roman"/>
          <w:spacing w:val="-2"/>
          <w:sz w:val="24"/>
          <w:szCs w:val="24"/>
        </w:rPr>
        <w:tab/>
      </w:r>
    </w:p>
    <w:p w:rsidR="004559E9" w:rsidRPr="00735823" w:rsidRDefault="004559E9" w:rsidP="00AB0DA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администрации Унечского района</w:t>
      </w:r>
    </w:p>
    <w:p w:rsidR="004559E9" w:rsidRDefault="004559E9">
      <w:pPr>
        <w:rPr>
          <w:rFonts w:cs="Times New Roman"/>
        </w:rPr>
      </w:pPr>
    </w:p>
    <w:sectPr w:rsidR="004559E9" w:rsidSect="00AB0DAF">
      <w:pgSz w:w="11909" w:h="16834"/>
      <w:pgMar w:top="851" w:right="680" w:bottom="1134" w:left="1134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3656C6"/>
    <w:multiLevelType w:val="multilevel"/>
    <w:tmpl w:val="16D40942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1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80" w:hanging="1800"/>
      </w:pPr>
      <w:rPr>
        <w:rFonts w:hint="default"/>
      </w:rPr>
    </w:lvl>
  </w:abstractNum>
  <w:abstractNum w:abstractNumId="1">
    <w:nsid w:val="5E187FBA"/>
    <w:multiLevelType w:val="multilevel"/>
    <w:tmpl w:val="BE58D0B8"/>
    <w:lvl w:ilvl="0">
      <w:start w:val="1"/>
      <w:numFmt w:val="decimal"/>
      <w:lvlText w:val="%1."/>
      <w:lvlJc w:val="left"/>
      <w:pPr>
        <w:ind w:left="660" w:hanging="360"/>
      </w:pPr>
      <w:rPr>
        <w:rFonts w:ascii="Times New Roman" w:eastAsia="Times New Roman" w:hAnsi="Times New Roman"/>
      </w:rPr>
    </w:lvl>
    <w:lvl w:ilvl="1">
      <w:start w:val="1"/>
      <w:numFmt w:val="decimal"/>
      <w:isLgl/>
      <w:lvlText w:val="%1.%2."/>
      <w:lvlJc w:val="left"/>
      <w:pPr>
        <w:ind w:left="76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00" w:hanging="1800"/>
      </w:pPr>
      <w:rPr>
        <w:rFonts w:hint="default"/>
      </w:rPr>
    </w:lvl>
  </w:abstractNum>
  <w:abstractNum w:abstractNumId="2">
    <w:nsid w:val="6BB14209"/>
    <w:multiLevelType w:val="hybridMultilevel"/>
    <w:tmpl w:val="A71A3390"/>
    <w:lvl w:ilvl="0" w:tplc="DE842158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0" w:hanging="360"/>
      </w:pPr>
    </w:lvl>
    <w:lvl w:ilvl="2" w:tplc="0419001B">
      <w:start w:val="1"/>
      <w:numFmt w:val="lowerRoman"/>
      <w:lvlText w:val="%3."/>
      <w:lvlJc w:val="right"/>
      <w:pPr>
        <w:ind w:left="2580" w:hanging="180"/>
      </w:pPr>
    </w:lvl>
    <w:lvl w:ilvl="3" w:tplc="0419000F">
      <w:start w:val="1"/>
      <w:numFmt w:val="decimal"/>
      <w:lvlText w:val="%4."/>
      <w:lvlJc w:val="left"/>
      <w:pPr>
        <w:ind w:left="3300" w:hanging="360"/>
      </w:pPr>
    </w:lvl>
    <w:lvl w:ilvl="4" w:tplc="04190019">
      <w:start w:val="1"/>
      <w:numFmt w:val="lowerLetter"/>
      <w:lvlText w:val="%5."/>
      <w:lvlJc w:val="left"/>
      <w:pPr>
        <w:ind w:left="4020" w:hanging="360"/>
      </w:pPr>
    </w:lvl>
    <w:lvl w:ilvl="5" w:tplc="0419001B">
      <w:start w:val="1"/>
      <w:numFmt w:val="lowerRoman"/>
      <w:lvlText w:val="%6."/>
      <w:lvlJc w:val="right"/>
      <w:pPr>
        <w:ind w:left="4740" w:hanging="180"/>
      </w:pPr>
    </w:lvl>
    <w:lvl w:ilvl="6" w:tplc="0419000F">
      <w:start w:val="1"/>
      <w:numFmt w:val="decimal"/>
      <w:lvlText w:val="%7."/>
      <w:lvlJc w:val="left"/>
      <w:pPr>
        <w:ind w:left="5460" w:hanging="360"/>
      </w:pPr>
    </w:lvl>
    <w:lvl w:ilvl="7" w:tplc="04190019">
      <w:start w:val="1"/>
      <w:numFmt w:val="lowerLetter"/>
      <w:lvlText w:val="%8."/>
      <w:lvlJc w:val="left"/>
      <w:pPr>
        <w:ind w:left="6180" w:hanging="360"/>
      </w:pPr>
    </w:lvl>
    <w:lvl w:ilvl="8" w:tplc="0419001B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4A22"/>
    <w:rsid w:val="00037312"/>
    <w:rsid w:val="00054A22"/>
    <w:rsid w:val="00061457"/>
    <w:rsid w:val="000D689F"/>
    <w:rsid w:val="000E3681"/>
    <w:rsid w:val="00110F70"/>
    <w:rsid w:val="00132EDE"/>
    <w:rsid w:val="00225C2D"/>
    <w:rsid w:val="003F56CD"/>
    <w:rsid w:val="004559E9"/>
    <w:rsid w:val="004A6CED"/>
    <w:rsid w:val="004C75B1"/>
    <w:rsid w:val="004F6A59"/>
    <w:rsid w:val="00503294"/>
    <w:rsid w:val="00583ABA"/>
    <w:rsid w:val="00696AA1"/>
    <w:rsid w:val="006C443D"/>
    <w:rsid w:val="00711D0F"/>
    <w:rsid w:val="00735823"/>
    <w:rsid w:val="007866EC"/>
    <w:rsid w:val="00843065"/>
    <w:rsid w:val="008A1446"/>
    <w:rsid w:val="009371A6"/>
    <w:rsid w:val="0094537E"/>
    <w:rsid w:val="00947134"/>
    <w:rsid w:val="00AB0DAF"/>
    <w:rsid w:val="00AC7359"/>
    <w:rsid w:val="00B30843"/>
    <w:rsid w:val="00BC49B4"/>
    <w:rsid w:val="00C85209"/>
    <w:rsid w:val="00CC71A2"/>
    <w:rsid w:val="00D87A2D"/>
    <w:rsid w:val="00DE68A7"/>
    <w:rsid w:val="00E516C1"/>
    <w:rsid w:val="00FC30B2"/>
    <w:rsid w:val="00FD1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0DA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AB0DA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ListParagraph">
    <w:name w:val="List Paragraph"/>
    <w:basedOn w:val="Normal"/>
    <w:uiPriority w:val="99"/>
    <w:qFormat/>
    <w:rsid w:val="000E3681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201</TotalTime>
  <Pages>2</Pages>
  <Words>303</Words>
  <Characters>1732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Козловская Галина Васильевна</dc:creator>
  <cp:keywords/>
  <dc:description/>
  <cp:lastModifiedBy>Лосева Е.Ю.</cp:lastModifiedBy>
  <cp:revision>12</cp:revision>
  <cp:lastPrinted>2023-02-01T13:37:00Z</cp:lastPrinted>
  <dcterms:created xsi:type="dcterms:W3CDTF">2023-01-25T13:45:00Z</dcterms:created>
  <dcterms:modified xsi:type="dcterms:W3CDTF">2023-02-06T09:09:00Z</dcterms:modified>
</cp:coreProperties>
</file>